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9_3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äranlage Queichtal - Los 1: Erneuerung der Belüft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lagentechnische Leistun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